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C67" w:rsidRDefault="00B35C67">
      <w:pPr>
        <w:rPr>
          <w:rFonts w:ascii="Arial" w:hAnsi="Arial"/>
          <w:b/>
          <w:sz w:val="24"/>
        </w:rPr>
      </w:pPr>
    </w:p>
    <w:p w:rsidR="00B35C67" w:rsidRPr="00B35C67" w:rsidRDefault="00B35C67">
      <w:pPr>
        <w:pStyle w:val="Title"/>
        <w:rPr>
          <w:sz w:val="28"/>
          <w:szCs w:val="28"/>
        </w:rPr>
      </w:pPr>
      <w:r w:rsidRPr="00B35C67">
        <w:rPr>
          <w:sz w:val="28"/>
          <w:szCs w:val="28"/>
        </w:rPr>
        <w:t>SPECIAL VISIT REQUEST</w:t>
      </w:r>
    </w:p>
    <w:p w:rsidR="00B35C67" w:rsidRPr="00F661FF" w:rsidRDefault="00F661FF" w:rsidP="00F661FF">
      <w:pPr>
        <w:jc w:val="center"/>
        <w:rPr>
          <w:rFonts w:ascii="Arial" w:hAnsi="Arial"/>
          <w:sz w:val="22"/>
          <w:szCs w:val="22"/>
        </w:rPr>
      </w:pPr>
      <w:r w:rsidRPr="00F661FF">
        <w:rPr>
          <w:rFonts w:ascii="Arial" w:hAnsi="Arial"/>
          <w:sz w:val="22"/>
          <w:szCs w:val="22"/>
        </w:rPr>
        <w:t>(</w:t>
      </w:r>
      <w:r w:rsidR="00A268BA">
        <w:rPr>
          <w:rFonts w:ascii="Arial" w:hAnsi="Arial"/>
          <w:sz w:val="22"/>
          <w:szCs w:val="22"/>
        </w:rPr>
        <w:t>T</w:t>
      </w:r>
      <w:r w:rsidRPr="00F661FF">
        <w:rPr>
          <w:rFonts w:ascii="Arial" w:hAnsi="Arial"/>
          <w:sz w:val="22"/>
          <w:szCs w:val="22"/>
        </w:rPr>
        <w:t>o be completed by the inmate or applicant)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040"/>
        <w:gridCol w:w="1031"/>
        <w:gridCol w:w="3555"/>
        <w:gridCol w:w="1608"/>
        <w:gridCol w:w="1120"/>
      </w:tblGrid>
      <w:tr w:rsidR="00DF4939" w:rsidTr="004C7B9D">
        <w:trPr>
          <w:cantSplit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Inmate Name: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bookmarkStart w:id="1" w:name="_GoBack"/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bookmarkEnd w:id="1"/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Default="00BE5D0C" w:rsidP="00BE5D0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ID #</w:t>
            </w:r>
            <w:r w:rsidR="00B35C67">
              <w:rPr>
                <w:rFonts w:ascii="Arial" w:hAnsi="Arial"/>
              </w:rPr>
              <w:t>: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E5D0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  <w:r w:rsidR="00B35C67">
              <w:rPr>
                <w:rFonts w:ascii="Arial" w:hAnsi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B35C67">
              <w:rPr>
                <w:rFonts w:ascii="Arial" w:hAnsi="Arial"/>
              </w:rPr>
              <w:instrText xml:space="preserve"> FORMTEXT </w:instrText>
            </w:r>
            <w:r w:rsidR="00B35C67">
              <w:rPr>
                <w:rFonts w:ascii="Arial" w:hAnsi="Arial"/>
              </w:rPr>
            </w:r>
            <w:r w:rsidR="00B35C67">
              <w:rPr>
                <w:rFonts w:ascii="Arial" w:hAnsi="Arial"/>
              </w:rPr>
              <w:fldChar w:fldCharType="separate"/>
            </w:r>
            <w:r w:rsidR="00B35C67">
              <w:rPr>
                <w:rFonts w:ascii="Arial" w:hAnsi="Arial"/>
                <w:noProof/>
              </w:rPr>
              <w:t> </w:t>
            </w:r>
            <w:r w:rsidR="00B35C67">
              <w:rPr>
                <w:rFonts w:ascii="Arial" w:hAnsi="Arial"/>
                <w:noProof/>
              </w:rPr>
              <w:t> </w:t>
            </w:r>
            <w:r w:rsidR="00B35C67">
              <w:rPr>
                <w:rFonts w:ascii="Arial" w:hAnsi="Arial"/>
                <w:noProof/>
              </w:rPr>
              <w:t> </w:t>
            </w:r>
            <w:r w:rsidR="00B35C67">
              <w:rPr>
                <w:rFonts w:ascii="Arial" w:hAnsi="Arial"/>
                <w:noProof/>
              </w:rPr>
              <w:t> </w:t>
            </w:r>
            <w:r w:rsidR="00B35C67">
              <w:rPr>
                <w:rFonts w:ascii="Arial" w:hAnsi="Arial"/>
                <w:noProof/>
              </w:rPr>
              <w:t> </w:t>
            </w:r>
            <w:r w:rsidR="00B35C67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B35C67" w:rsidTr="004C7B9D">
        <w:trPr>
          <w:cantSplit/>
        </w:trPr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</w:p>
        </w:tc>
      </w:tr>
      <w:tr w:rsidR="00DF4939" w:rsidTr="004C7B9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Facility: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B35C67" w:rsidRDefault="00B35C67" w:rsidP="00BE5D0C">
            <w:pPr>
              <w:pStyle w:val="BodyTextIndent"/>
              <w:tabs>
                <w:tab w:val="left" w:pos="1965"/>
              </w:tabs>
              <w:ind w:left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BE5D0C">
              <w:tab/>
              <w:t xml:space="preserve">           Unit:   </w:t>
            </w:r>
            <w:r w:rsidR="00BE5D0C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E5D0C">
              <w:instrText xml:space="preserve"> FORMTEXT </w:instrText>
            </w:r>
            <w:r w:rsidR="00BE5D0C">
              <w:fldChar w:fldCharType="separate"/>
            </w:r>
            <w:r w:rsidR="00BE5D0C">
              <w:rPr>
                <w:noProof/>
              </w:rPr>
              <w:t> </w:t>
            </w:r>
            <w:r w:rsidR="00BE5D0C">
              <w:rPr>
                <w:noProof/>
              </w:rPr>
              <w:t> </w:t>
            </w:r>
            <w:r w:rsidR="00BE5D0C">
              <w:rPr>
                <w:noProof/>
              </w:rPr>
              <w:t> </w:t>
            </w:r>
            <w:r w:rsidR="00BE5D0C">
              <w:rPr>
                <w:noProof/>
              </w:rPr>
              <w:t> </w:t>
            </w:r>
            <w:r w:rsidR="00BE5D0C">
              <w:rPr>
                <w:noProof/>
              </w:rPr>
              <w:t> </w:t>
            </w:r>
            <w:r w:rsidR="00BE5D0C">
              <w:fldChar w:fldCharType="end"/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Cell/Room:</w:t>
            </w:r>
            <w:r w:rsidR="00BE5D0C">
              <w:t xml:space="preserve">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B35C67" w:rsidRDefault="00BE5D0C">
            <w:pPr>
              <w:pStyle w:val="BodyTextIndent"/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5C67" w:rsidTr="004C7B9D"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</w:p>
          <w:p w:rsidR="00F661FF" w:rsidRDefault="00B35C67">
            <w:pPr>
              <w:pStyle w:val="BodyTextIndent"/>
              <w:ind w:left="0"/>
            </w:pPr>
            <w:r>
              <w:t xml:space="preserve">Special visits must be </w:t>
            </w:r>
            <w:r w:rsidR="00BE5D0C">
              <w:t xml:space="preserve">requested </w:t>
            </w:r>
            <w:r>
              <w:t>by the inmate</w:t>
            </w:r>
            <w:r w:rsidR="00BE5D0C">
              <w:t xml:space="preserve"> in advance</w:t>
            </w:r>
            <w:r w:rsidR="00E065F4">
              <w:t xml:space="preserve"> and are subject to approval by DOC staff</w:t>
            </w:r>
            <w:r w:rsidR="00BE5D0C">
              <w:t>.</w:t>
            </w:r>
            <w:r>
              <w:t xml:space="preserve">  Special visits are for one full visiting period and must </w:t>
            </w:r>
            <w:r w:rsidR="00DF4939">
              <w:t xml:space="preserve">take place </w:t>
            </w:r>
            <w:r>
              <w:t>during regular visiting hours</w:t>
            </w:r>
            <w:r w:rsidR="00E065F4">
              <w:t>,</w:t>
            </w:r>
            <w:r>
              <w:t xml:space="preserve"> unless otherwise approved.  </w:t>
            </w:r>
            <w:r w:rsidR="00DF4939">
              <w:t xml:space="preserve">Special visits are </w:t>
            </w:r>
            <w:r w:rsidR="00E065F4">
              <w:t xml:space="preserve">limited to four (4) </w:t>
            </w:r>
            <w:r w:rsidR="00DF4939">
              <w:t>per calendar year</w:t>
            </w:r>
            <w:r w:rsidR="00E065F4">
              <w:t>.</w:t>
            </w:r>
            <w:r w:rsidR="00BE5D0C">
              <w:t xml:space="preserve"> </w:t>
            </w:r>
          </w:p>
          <w:p w:rsidR="00F661FF" w:rsidRDefault="00F661FF">
            <w:pPr>
              <w:pStyle w:val="BodyTextIndent"/>
              <w:ind w:left="0"/>
            </w:pPr>
          </w:p>
          <w:p w:rsidR="00B35C67" w:rsidRDefault="004B26F9">
            <w:pPr>
              <w:pStyle w:val="BodyTextIndent"/>
              <w:ind w:left="0"/>
            </w:pPr>
            <w:r>
              <w:t xml:space="preserve">Applicants must provide complete information.  Aliases or nicknames will not be accepted.  Social Security numbers must be provided for </w:t>
            </w:r>
            <w:r w:rsidR="00DF4939">
              <w:t>all visitors age 18 or older to complete a</w:t>
            </w:r>
            <w:r>
              <w:t xml:space="preserve"> criminal background check.  Applications containing incomplete information will not be accepted.  </w:t>
            </w:r>
            <w:r w:rsidRPr="00F661FF">
              <w:rPr>
                <w:b/>
                <w:u w:val="single"/>
              </w:rPr>
              <w:t>Please print clearly.</w:t>
            </w:r>
          </w:p>
          <w:p w:rsidR="00B35C67" w:rsidRDefault="00B35C67">
            <w:pPr>
              <w:rPr>
                <w:rFonts w:ascii="Arial" w:hAnsi="Arial"/>
              </w:rPr>
            </w:pPr>
          </w:p>
        </w:tc>
      </w:tr>
      <w:tr w:rsidR="00DF4939" w:rsidTr="004C7B9D">
        <w:trPr>
          <w:cantSplit/>
          <w:trHeight w:val="4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Visitors Name: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Relationship: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DF4939" w:rsidTr="004C7B9D">
        <w:trPr>
          <w:cantSplit/>
          <w:trHeight w:val="49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DOB: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SSN#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F4939" w:rsidTr="004C7B9D">
        <w:trPr>
          <w:cantSplit/>
          <w:trHeight w:val="4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7B9D" w:rsidRDefault="00B35C67" w:rsidP="00E065F4">
            <w:pPr>
              <w:pStyle w:val="BodyTextIndent"/>
              <w:ind w:left="0"/>
            </w:pPr>
            <w:r>
              <w:t xml:space="preserve">Driver License # </w:t>
            </w:r>
          </w:p>
          <w:p w:rsidR="00B35C67" w:rsidRDefault="00E065F4" w:rsidP="00E065F4">
            <w:pPr>
              <w:pStyle w:val="BodyTextIndent"/>
              <w:ind w:left="0"/>
            </w:pPr>
            <w:r>
              <w:t xml:space="preserve">and state: </w:t>
            </w: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Pr="004C7B9D" w:rsidRDefault="004C7B9D" w:rsidP="004C7B9D">
            <w:pPr>
              <w:rPr>
                <w:rFonts w:ascii="Arial" w:hAnsi="Arial" w:cs="Arial"/>
              </w:rPr>
            </w:pPr>
            <w:r w:rsidRPr="004C7B9D">
              <w:rPr>
                <w:rFonts w:ascii="Arial" w:hAnsi="Arial" w:cs="Arial"/>
              </w:rPr>
              <w:t>Physical Address</w:t>
            </w:r>
            <w:r w:rsidR="005461CF">
              <w:rPr>
                <w:rFonts w:ascii="Arial" w:hAnsi="Arial" w:cs="Arial"/>
              </w:rPr>
              <w:t xml:space="preserve"> (City, County State, Zip</w:t>
            </w:r>
            <w:r>
              <w:rPr>
                <w:rFonts w:ascii="Arial" w:hAnsi="Arial" w:cs="Arial"/>
              </w:rPr>
              <w:t>:</w:t>
            </w:r>
            <w:r>
              <w:t xml:space="preserve">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Pr="004C7B9D" w:rsidRDefault="00B35C67" w:rsidP="004C7B9D">
            <w:pPr>
              <w:rPr>
                <w:rFonts w:ascii="Arial" w:hAnsi="Arial" w:cs="Arial"/>
              </w:rPr>
            </w:pPr>
          </w:p>
        </w:tc>
      </w:tr>
      <w:tr w:rsidR="00DF4939" w:rsidTr="004C7B9D">
        <w:trPr>
          <w:trHeight w:val="4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 xml:space="preserve">Date </w:t>
            </w:r>
            <w:proofErr w:type="gramStart"/>
            <w:r>
              <w:t>Of</w:t>
            </w:r>
            <w:proofErr w:type="gramEnd"/>
            <w:r>
              <w:t xml:space="preserve"> Visit: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DF4939" w:rsidTr="004C7B9D">
        <w:trPr>
          <w:cantSplit/>
          <w:trHeight w:val="47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F661FF" w:rsidRDefault="00F661FF">
            <w:pPr>
              <w:pStyle w:val="BodyTextIndent"/>
              <w:ind w:left="0"/>
            </w:pPr>
            <w:r>
              <w:t xml:space="preserve">Reason </w:t>
            </w:r>
            <w:proofErr w:type="gramStart"/>
            <w:r>
              <w:t>For</w:t>
            </w:r>
            <w:proofErr w:type="gramEnd"/>
            <w:r>
              <w:t xml:space="preserve"> Special Visit: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000000"/>
            </w:tcBorders>
          </w:tcPr>
          <w:p w:rsidR="00F661FF" w:rsidRDefault="00F661FF">
            <w:pPr>
              <w:pStyle w:val="BodyTextIndent"/>
              <w:ind w:left="0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000000"/>
              <w:bottom w:val="single" w:sz="4" w:space="0" w:color="auto"/>
              <w:right w:val="single" w:sz="2" w:space="0" w:color="auto"/>
            </w:tcBorders>
          </w:tcPr>
          <w:p w:rsidR="00F661FF" w:rsidRDefault="00F661FF" w:rsidP="00F661FF">
            <w:pPr>
              <w:pStyle w:val="BodyTextIndent"/>
              <w:ind w:left="0"/>
            </w:pPr>
            <w:r>
              <w:t xml:space="preserve">Approved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>
              <w:instrText xml:space="preserve"> FORMCHECKBOX </w:instrText>
            </w:r>
            <w:r w:rsidR="00F77C09">
              <w:fldChar w:fldCharType="separate"/>
            </w:r>
            <w:r>
              <w:fldChar w:fldCharType="end"/>
            </w:r>
            <w:bookmarkEnd w:id="10"/>
            <w:r w:rsidR="004C7B9D">
              <w:t xml:space="preserve">      Denied  </w:t>
            </w:r>
            <w:r w:rsidR="004C7B9D"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4"/>
            <w:r w:rsidR="004C7B9D">
              <w:instrText xml:space="preserve"> FORMCHECKBOX </w:instrText>
            </w:r>
            <w:r w:rsidR="00F77C09">
              <w:fldChar w:fldCharType="separate"/>
            </w:r>
            <w:r w:rsidR="004C7B9D">
              <w:fldChar w:fldCharType="end"/>
            </w:r>
            <w:bookmarkEnd w:id="11"/>
          </w:p>
        </w:tc>
      </w:tr>
      <w:tr w:rsidR="00DF4939" w:rsidTr="004C7B9D">
        <w:trPr>
          <w:cantSplit/>
        </w:trPr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</w:tr>
      <w:tr w:rsidR="00DF4939" w:rsidTr="004C7B9D">
        <w:trPr>
          <w:cantSplit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</w:tr>
      <w:tr w:rsidR="00DF4939" w:rsidTr="004C7B9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Visitors Name: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B35C67" w:rsidRDefault="00B35C67" w:rsidP="004C7B9D">
            <w:pPr>
              <w:pStyle w:val="BodyTextIndent"/>
              <w:ind w:left="0"/>
            </w:pPr>
            <w:r>
              <w:t>Relationship: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4939" w:rsidTr="004C7B9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DOB: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SSN#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4939" w:rsidTr="004C7B9D">
        <w:trPr>
          <w:cantSplit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C7B9D" w:rsidRDefault="00B35C67" w:rsidP="00E065F4">
            <w:pPr>
              <w:pStyle w:val="BodyTextIndent"/>
              <w:ind w:left="0"/>
            </w:pPr>
            <w:r>
              <w:t>Driver License #</w:t>
            </w:r>
            <w:r w:rsidR="00E065F4">
              <w:t xml:space="preserve"> </w:t>
            </w:r>
          </w:p>
          <w:p w:rsidR="00B35C67" w:rsidRDefault="00E065F4" w:rsidP="00E065F4">
            <w:pPr>
              <w:pStyle w:val="BodyTextIndent"/>
              <w:ind w:left="0"/>
            </w:pPr>
            <w:r>
              <w:t xml:space="preserve">and state: </w:t>
            </w: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4" w:space="0" w:color="auto"/>
            </w:tcBorders>
          </w:tcPr>
          <w:p w:rsidR="00B35C67" w:rsidRDefault="004C7B9D">
            <w:pPr>
              <w:pStyle w:val="BodyTextIndent"/>
              <w:ind w:left="0"/>
            </w:pPr>
            <w:r>
              <w:t>Physical Address</w:t>
            </w:r>
            <w:r w:rsidR="005461CF">
              <w:t xml:space="preserve"> (City, County State, Zip</w:t>
            </w:r>
            <w:r>
              <w:t xml:space="preserve">: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</w:p>
        </w:tc>
      </w:tr>
      <w:tr w:rsidR="00DF4939" w:rsidTr="004C7B9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 xml:space="preserve">Date </w:t>
            </w:r>
            <w:proofErr w:type="gramStart"/>
            <w:r>
              <w:t>Of</w:t>
            </w:r>
            <w:proofErr w:type="gramEnd"/>
            <w:r>
              <w:t xml:space="preserve"> Visit: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4939" w:rsidTr="004C7B9D">
        <w:trPr>
          <w:cantSplit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661FF" w:rsidRDefault="00F661FF" w:rsidP="004C7B9D">
            <w:pPr>
              <w:pStyle w:val="BodyTextIndent"/>
              <w:ind w:left="0"/>
            </w:pPr>
            <w:r>
              <w:t xml:space="preserve">Reason </w:t>
            </w:r>
            <w:proofErr w:type="gramStart"/>
            <w:r>
              <w:t>For</w:t>
            </w:r>
            <w:proofErr w:type="gramEnd"/>
            <w:r>
              <w:t xml:space="preserve"> Special Visit: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2" w:space="0" w:color="000000"/>
            </w:tcBorders>
          </w:tcPr>
          <w:p w:rsidR="00F661FF" w:rsidRDefault="00F661FF">
            <w:pPr>
              <w:pStyle w:val="BodyTextIndent"/>
              <w:ind w:left="0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auto"/>
            </w:tcBorders>
          </w:tcPr>
          <w:p w:rsidR="00F661FF" w:rsidRDefault="00F661FF" w:rsidP="00F661FF">
            <w:pPr>
              <w:pStyle w:val="BodyTextIndent"/>
              <w:ind w:left="0"/>
            </w:pPr>
            <w:r>
              <w:t xml:space="preserve"> Approved: 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"/>
            <w:r>
              <w:instrText xml:space="preserve"> FORMCHECKBOX </w:instrText>
            </w:r>
            <w:r w:rsidR="00F77C09">
              <w:fldChar w:fldCharType="separate"/>
            </w:r>
            <w:r>
              <w:fldChar w:fldCharType="end"/>
            </w:r>
            <w:bookmarkEnd w:id="12"/>
            <w:r>
              <w:t xml:space="preserve"> </w:t>
            </w:r>
            <w:r w:rsidR="004C7B9D">
              <w:t xml:space="preserve">   Denied  </w:t>
            </w:r>
            <w:r w:rsidR="004C7B9D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5"/>
            <w:r w:rsidR="004C7B9D">
              <w:instrText xml:space="preserve"> FORMCHECKBOX </w:instrText>
            </w:r>
            <w:r w:rsidR="00F77C09">
              <w:fldChar w:fldCharType="separate"/>
            </w:r>
            <w:r w:rsidR="004C7B9D">
              <w:fldChar w:fldCharType="end"/>
            </w:r>
            <w:bookmarkEnd w:id="13"/>
          </w:p>
        </w:tc>
      </w:tr>
      <w:tr w:rsidR="00DF4939" w:rsidTr="004C7B9D">
        <w:trPr>
          <w:trHeight w:val="465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</w:tr>
      <w:tr w:rsidR="00DF4939" w:rsidTr="004C7B9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Visitors Name: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Relationship: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2" w:space="0" w:color="000000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4939" w:rsidTr="004C7B9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DOB: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>SSN#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2" w:space="0" w:color="000000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4939" w:rsidTr="004C7B9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7B9D" w:rsidRDefault="00B35C67" w:rsidP="00E065F4">
            <w:pPr>
              <w:pStyle w:val="BodyTextIndent"/>
              <w:ind w:left="0"/>
            </w:pPr>
            <w:r>
              <w:t>Driver License #</w:t>
            </w:r>
            <w:r w:rsidR="00E065F4">
              <w:t xml:space="preserve"> </w:t>
            </w:r>
          </w:p>
          <w:p w:rsidR="00B35C67" w:rsidRDefault="00E065F4" w:rsidP="00E065F4">
            <w:pPr>
              <w:pStyle w:val="BodyTextIndent"/>
              <w:ind w:left="0"/>
            </w:pPr>
            <w:r>
              <w:t xml:space="preserve">and state: </w:t>
            </w: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4" w:space="0" w:color="auto"/>
            </w:tcBorders>
          </w:tcPr>
          <w:p w:rsidR="00B35C67" w:rsidRDefault="004C7B9D">
            <w:pPr>
              <w:pStyle w:val="BodyTextIndent"/>
              <w:ind w:left="0"/>
            </w:pPr>
            <w:r>
              <w:t>Physical Address</w:t>
            </w:r>
            <w:r w:rsidR="005461CF">
              <w:t xml:space="preserve"> (City, County, State, Zip</w:t>
            </w:r>
            <w:r>
              <w:t xml:space="preserve">: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35C67" w:rsidRDefault="00B35C67">
            <w:pPr>
              <w:pStyle w:val="BodyTextIndent"/>
              <w:ind w:left="0"/>
            </w:pPr>
          </w:p>
        </w:tc>
      </w:tr>
      <w:tr w:rsidR="00DF4939" w:rsidTr="004C7B9D">
        <w:trPr>
          <w:cantSplit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  <w:r>
              <w:t xml:space="preserve">Date </w:t>
            </w:r>
            <w:proofErr w:type="gramStart"/>
            <w:r>
              <w:t>Of</w:t>
            </w:r>
            <w:proofErr w:type="gramEnd"/>
            <w:r>
              <w:t xml:space="preserve"> Visit: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  <w:right w:val="single" w:sz="2" w:space="0" w:color="000000"/>
            </w:tcBorders>
          </w:tcPr>
          <w:p w:rsidR="00B35C67" w:rsidRDefault="00B35C67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4939" w:rsidTr="004C7B9D">
        <w:trPr>
          <w:cantSplit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661FF" w:rsidRDefault="00F661FF">
            <w:pPr>
              <w:pStyle w:val="BodyTextIndent"/>
              <w:ind w:left="0"/>
            </w:pPr>
            <w:r>
              <w:t xml:space="preserve">Reason </w:t>
            </w:r>
            <w:proofErr w:type="gramStart"/>
            <w:r>
              <w:t>For</w:t>
            </w:r>
            <w:proofErr w:type="gramEnd"/>
            <w:r>
              <w:t xml:space="preserve"> Special Visit: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2" w:space="0" w:color="000000"/>
            </w:tcBorders>
          </w:tcPr>
          <w:p w:rsidR="00F661FF" w:rsidRDefault="00F661FF">
            <w:pPr>
              <w:pStyle w:val="BodyTextIndent"/>
              <w:ind w:left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right w:val="single" w:sz="2" w:space="0" w:color="000000"/>
            </w:tcBorders>
          </w:tcPr>
          <w:p w:rsidR="00F661FF" w:rsidRDefault="00F661FF" w:rsidP="00F661FF">
            <w:pPr>
              <w:pStyle w:val="BodyTextIndent"/>
              <w:ind w:left="0"/>
            </w:pPr>
            <w:r>
              <w:t xml:space="preserve"> Approved:  </w:t>
            </w:r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3"/>
            <w:r>
              <w:instrText xml:space="preserve"> FORMCHECKBOX </w:instrText>
            </w:r>
            <w:r w:rsidR="00F77C09">
              <w:fldChar w:fldCharType="separate"/>
            </w:r>
            <w:r>
              <w:fldChar w:fldCharType="end"/>
            </w:r>
            <w:bookmarkEnd w:id="14"/>
            <w:r w:rsidR="004C7B9D">
              <w:t xml:space="preserve">    Denied  </w:t>
            </w:r>
            <w:r w:rsidR="004C7B9D"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6"/>
            <w:r w:rsidR="004C7B9D">
              <w:instrText xml:space="preserve"> FORMCHECKBOX </w:instrText>
            </w:r>
            <w:r w:rsidR="00F77C09">
              <w:fldChar w:fldCharType="separate"/>
            </w:r>
            <w:r w:rsidR="004C7B9D">
              <w:fldChar w:fldCharType="end"/>
            </w:r>
            <w:bookmarkEnd w:id="15"/>
          </w:p>
        </w:tc>
      </w:tr>
      <w:tr w:rsidR="00DF4939" w:rsidTr="004C7B9D"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right w:val="single" w:sz="2" w:space="0" w:color="000000"/>
            </w:tcBorders>
          </w:tcPr>
          <w:p w:rsidR="00B35C67" w:rsidRDefault="00B35C67">
            <w:pPr>
              <w:pStyle w:val="BodyTextIndent"/>
              <w:ind w:left="0"/>
              <w:jc w:val="center"/>
            </w:pPr>
          </w:p>
        </w:tc>
      </w:tr>
      <w:tr w:rsidR="004C7B9D" w:rsidTr="00996B31">
        <w:trPr>
          <w:trHeight w:val="700"/>
        </w:trPr>
        <w:tc>
          <w:tcPr>
            <w:tcW w:w="0" w:type="auto"/>
            <w:gridSpan w:val="5"/>
            <w:tcBorders>
              <w:left w:val="single" w:sz="2" w:space="0" w:color="auto"/>
              <w:right w:val="single" w:sz="2" w:space="0" w:color="000000"/>
            </w:tcBorders>
          </w:tcPr>
          <w:p w:rsidR="004C7B9D" w:rsidRDefault="00996B31" w:rsidP="00996B31">
            <w:pPr>
              <w:pStyle w:val="BodyTextIndent"/>
              <w:ind w:left="0"/>
            </w:pPr>
            <w:r>
              <w:t xml:space="preserve">One Hour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7"/>
            <w:r>
              <w:instrText xml:space="preserve"> FORMCHECKBOX </w:instrText>
            </w:r>
            <w:r w:rsidR="00F77C09">
              <w:fldChar w:fldCharType="separate"/>
            </w:r>
            <w:r>
              <w:fldChar w:fldCharType="end"/>
            </w:r>
            <w:bookmarkEnd w:id="16"/>
            <w:r>
              <w:t xml:space="preserve">                                         Full Period  </w:t>
            </w:r>
            <w: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8"/>
            <w:r>
              <w:instrText xml:space="preserve"> FORMCHECKBOX </w:instrText>
            </w:r>
            <w:r w:rsidR="00F77C09">
              <w:fldChar w:fldCharType="separate"/>
            </w:r>
            <w:r>
              <w:fldChar w:fldCharType="end"/>
            </w:r>
            <w:bookmarkEnd w:id="17"/>
          </w:p>
        </w:tc>
      </w:tr>
      <w:tr w:rsidR="00DF4939" w:rsidTr="004C7B9D">
        <w:trPr>
          <w:cantSplit/>
          <w:trHeight w:val="649"/>
        </w:trPr>
        <w:tc>
          <w:tcPr>
            <w:tcW w:w="0" w:type="auto"/>
            <w:gridSpan w:val="2"/>
            <w:tcBorders>
              <w:left w:val="single" w:sz="2" w:space="0" w:color="auto"/>
              <w:bottom w:val="single" w:sz="2" w:space="0" w:color="auto"/>
            </w:tcBorders>
          </w:tcPr>
          <w:p w:rsidR="00B35C67" w:rsidRDefault="00B35C67">
            <w:pPr>
              <w:pStyle w:val="BodyTextIndent"/>
              <w:ind w:left="0"/>
            </w:pPr>
          </w:p>
        </w:tc>
        <w:tc>
          <w:tcPr>
            <w:tcW w:w="0" w:type="auto"/>
            <w:gridSpan w:val="3"/>
            <w:tcBorders>
              <w:bottom w:val="single" w:sz="2" w:space="0" w:color="auto"/>
              <w:right w:val="single" w:sz="2" w:space="0" w:color="000000"/>
            </w:tcBorders>
          </w:tcPr>
          <w:p w:rsidR="00B35C67" w:rsidRDefault="00B35C67">
            <w:pPr>
              <w:pStyle w:val="BodyTextIndent"/>
              <w:ind w:left="0"/>
            </w:pPr>
          </w:p>
        </w:tc>
      </w:tr>
      <w:tr w:rsidR="00DF4939" w:rsidTr="004C7B9D">
        <w:trPr>
          <w:cantSplit/>
          <w:trHeight w:val="253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000000"/>
            </w:tcBorders>
          </w:tcPr>
          <w:p w:rsidR="00B35C67" w:rsidRDefault="00F661FF">
            <w:pPr>
              <w:pStyle w:val="BodyTextIndent"/>
              <w:ind w:left="0"/>
            </w:pPr>
            <w:r>
              <w:t>Staff Approval (Signature/Print)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000000"/>
            </w:tcBorders>
          </w:tcPr>
          <w:p w:rsidR="00B35C67" w:rsidRDefault="004C7B9D">
            <w:pPr>
              <w:pStyle w:val="BodyTextIndent"/>
              <w:ind w:left="0"/>
            </w:pPr>
            <w:r>
              <w:t xml:space="preserve">                       </w:t>
            </w:r>
            <w:r w:rsidR="00F661FF">
              <w:t>Date</w:t>
            </w:r>
          </w:p>
        </w:tc>
      </w:tr>
    </w:tbl>
    <w:p w:rsidR="00F661FF" w:rsidRDefault="00F661FF"/>
    <w:p w:rsidR="00A268BA" w:rsidRPr="00A268BA" w:rsidRDefault="00A268BA">
      <w:pPr>
        <w:rPr>
          <w:rFonts w:ascii="Arial" w:hAnsi="Arial" w:cs="Arial"/>
        </w:rPr>
      </w:pPr>
      <w:r w:rsidRPr="00A268BA">
        <w:rPr>
          <w:rFonts w:ascii="Arial" w:hAnsi="Arial" w:cs="Arial"/>
        </w:rPr>
        <w:t>NOTE:</w:t>
      </w:r>
    </w:p>
    <w:p w:rsidR="00B35C67" w:rsidRPr="00F661FF" w:rsidRDefault="004B26F9">
      <w:pPr>
        <w:rPr>
          <w:rFonts w:ascii="Arial" w:hAnsi="Arial" w:cs="Arial"/>
        </w:rPr>
      </w:pPr>
      <w:r w:rsidRPr="00F661FF">
        <w:rPr>
          <w:rFonts w:ascii="Arial" w:hAnsi="Arial" w:cs="Arial"/>
        </w:rPr>
        <w:t>Applicants may choose to mail/deliver the completed form directly to the facility</w:t>
      </w:r>
      <w:r w:rsidR="00F661FF">
        <w:rPr>
          <w:rFonts w:ascii="Arial" w:hAnsi="Arial" w:cs="Arial"/>
        </w:rPr>
        <w:t xml:space="preserve"> where the inmate is housed</w:t>
      </w:r>
      <w:r w:rsidRPr="00F661FF">
        <w:rPr>
          <w:rFonts w:ascii="Arial" w:hAnsi="Arial" w:cs="Arial"/>
        </w:rPr>
        <w:t>.</w:t>
      </w:r>
    </w:p>
    <w:p w:rsidR="004B26F9" w:rsidRPr="00F661FF" w:rsidRDefault="004B26F9">
      <w:pPr>
        <w:rPr>
          <w:rFonts w:ascii="Arial" w:hAnsi="Arial" w:cs="Arial"/>
        </w:rPr>
      </w:pPr>
      <w:r w:rsidRPr="00F661FF">
        <w:rPr>
          <w:rFonts w:ascii="Arial" w:hAnsi="Arial" w:cs="Arial"/>
        </w:rPr>
        <w:t>All information provided shall remain confidential and will not be shared with inmates.</w:t>
      </w:r>
    </w:p>
    <w:sectPr w:rsidR="004B26F9" w:rsidRPr="00F661FF">
      <w:headerReference w:type="default" r:id="rId7"/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DD0" w:rsidRDefault="00AB0DD0" w:rsidP="00BB0E4C">
      <w:r>
        <w:separator/>
      </w:r>
    </w:p>
  </w:endnote>
  <w:endnote w:type="continuationSeparator" w:id="0">
    <w:p w:rsidR="00AB0DD0" w:rsidRDefault="00AB0DD0" w:rsidP="00BB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788"/>
    </w:tblGrid>
    <w:tr w:rsidR="00B35C67">
      <w:tc>
        <w:tcPr>
          <w:tcW w:w="4788" w:type="dxa"/>
        </w:tcPr>
        <w:p w:rsidR="00B35C67" w:rsidRDefault="00B35C67" w:rsidP="00C66494">
          <w:pPr>
            <w:pStyle w:val="Footer"/>
            <w:rPr>
              <w:rFonts w:ascii="Arial" w:hAnsi="Arial"/>
            </w:rPr>
          </w:pPr>
          <w:r>
            <w:rPr>
              <w:rFonts w:ascii="Arial" w:hAnsi="Arial"/>
            </w:rPr>
            <w:t xml:space="preserve">Revised </w:t>
          </w:r>
          <w:r w:rsidR="00C66494">
            <w:rPr>
              <w:rFonts w:ascii="Arial" w:hAnsi="Arial"/>
            </w:rPr>
            <w:t>08/11/2016</w:t>
          </w:r>
        </w:p>
      </w:tc>
      <w:tc>
        <w:tcPr>
          <w:tcW w:w="4788" w:type="dxa"/>
        </w:tcPr>
        <w:p w:rsidR="00B35C67" w:rsidRDefault="00B35C67">
          <w:pPr>
            <w:pStyle w:val="Footer"/>
            <w:jc w:val="right"/>
            <w:rPr>
              <w:rFonts w:ascii="Arial" w:hAnsi="Arial"/>
            </w:rPr>
          </w:pPr>
          <w:r>
            <w:rPr>
              <w:rFonts w:ascii="Arial" w:hAnsi="Arial"/>
              <w:snapToGrid w:val="0"/>
            </w:rPr>
            <w:t xml:space="preserve">Page </w:t>
          </w:r>
          <w:r>
            <w:rPr>
              <w:rFonts w:ascii="Arial" w:hAnsi="Arial"/>
              <w:snapToGrid w:val="0"/>
            </w:rPr>
            <w:fldChar w:fldCharType="begin"/>
          </w:r>
          <w:r>
            <w:rPr>
              <w:rFonts w:ascii="Arial" w:hAnsi="Arial"/>
              <w:snapToGrid w:val="0"/>
            </w:rPr>
            <w:instrText xml:space="preserve"> PAGE </w:instrText>
          </w:r>
          <w:r>
            <w:rPr>
              <w:rFonts w:ascii="Arial" w:hAnsi="Arial"/>
              <w:snapToGrid w:val="0"/>
            </w:rPr>
            <w:fldChar w:fldCharType="separate"/>
          </w:r>
          <w:r w:rsidR="00C66494">
            <w:rPr>
              <w:rFonts w:ascii="Arial" w:hAnsi="Arial"/>
              <w:noProof/>
              <w:snapToGrid w:val="0"/>
            </w:rPr>
            <w:t>1</w:t>
          </w:r>
          <w:r>
            <w:rPr>
              <w:rFonts w:ascii="Arial" w:hAnsi="Arial"/>
              <w:snapToGrid w:val="0"/>
            </w:rPr>
            <w:fldChar w:fldCharType="end"/>
          </w:r>
          <w:r>
            <w:rPr>
              <w:rFonts w:ascii="Arial" w:hAnsi="Arial"/>
              <w:snapToGrid w:val="0"/>
            </w:rPr>
            <w:t xml:space="preserve"> of </w:t>
          </w:r>
          <w:r>
            <w:rPr>
              <w:rFonts w:ascii="Arial" w:hAnsi="Arial"/>
              <w:snapToGrid w:val="0"/>
            </w:rPr>
            <w:fldChar w:fldCharType="begin"/>
          </w:r>
          <w:r>
            <w:rPr>
              <w:rFonts w:ascii="Arial" w:hAnsi="Arial"/>
              <w:snapToGrid w:val="0"/>
            </w:rPr>
            <w:instrText xml:space="preserve"> NUMPAGES </w:instrText>
          </w:r>
          <w:r>
            <w:rPr>
              <w:rFonts w:ascii="Arial" w:hAnsi="Arial"/>
              <w:snapToGrid w:val="0"/>
            </w:rPr>
            <w:fldChar w:fldCharType="separate"/>
          </w:r>
          <w:r w:rsidR="00C66494">
            <w:rPr>
              <w:rFonts w:ascii="Arial" w:hAnsi="Arial"/>
              <w:noProof/>
              <w:snapToGrid w:val="0"/>
            </w:rPr>
            <w:t>1</w:t>
          </w:r>
          <w:r>
            <w:rPr>
              <w:rFonts w:ascii="Arial" w:hAnsi="Arial"/>
              <w:snapToGrid w:val="0"/>
            </w:rPr>
            <w:fldChar w:fldCharType="end"/>
          </w:r>
        </w:p>
      </w:tc>
    </w:tr>
  </w:tbl>
  <w:p w:rsidR="00B35C67" w:rsidRDefault="00B35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DD0" w:rsidRDefault="00AB0DD0" w:rsidP="00BB0E4C">
      <w:r>
        <w:separator/>
      </w:r>
    </w:p>
  </w:footnote>
  <w:footnote w:type="continuationSeparator" w:id="0">
    <w:p w:rsidR="00AB0DD0" w:rsidRDefault="00AB0DD0" w:rsidP="00BB0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4239"/>
      <w:gridCol w:w="5319"/>
    </w:tblGrid>
    <w:tr w:rsidR="00B35C67">
      <w:tc>
        <w:tcPr>
          <w:tcW w:w="4239" w:type="dxa"/>
        </w:tcPr>
        <w:p w:rsidR="00B35C67" w:rsidRPr="00B35C67" w:rsidRDefault="00B35C67">
          <w:pPr>
            <w:pStyle w:val="Header"/>
            <w:rPr>
              <w:rFonts w:ascii="Arial" w:hAnsi="Arial"/>
            </w:rPr>
          </w:pPr>
          <w:r w:rsidRPr="00B35C67">
            <w:rPr>
              <w:rFonts w:ascii="Arial" w:hAnsi="Arial"/>
            </w:rPr>
            <w:t xml:space="preserve">South Dakota Department </w:t>
          </w:r>
          <w:proofErr w:type="gramStart"/>
          <w:r w:rsidRPr="00B35C67">
            <w:rPr>
              <w:rFonts w:ascii="Arial" w:hAnsi="Arial"/>
            </w:rPr>
            <w:t>Of</w:t>
          </w:r>
          <w:proofErr w:type="gramEnd"/>
          <w:r w:rsidRPr="00B35C67">
            <w:rPr>
              <w:rFonts w:ascii="Arial" w:hAnsi="Arial"/>
            </w:rPr>
            <w:t xml:space="preserve"> Corrections</w:t>
          </w:r>
        </w:p>
        <w:p w:rsidR="00B35C67" w:rsidRPr="00B35C67" w:rsidRDefault="00B35C67">
          <w:pPr>
            <w:pStyle w:val="Header"/>
            <w:rPr>
              <w:rFonts w:ascii="Arial" w:hAnsi="Arial"/>
            </w:rPr>
          </w:pPr>
          <w:r w:rsidRPr="00B35C67">
            <w:rPr>
              <w:rFonts w:ascii="Arial" w:hAnsi="Arial"/>
            </w:rPr>
            <w:t>Policy</w:t>
          </w:r>
        </w:p>
        <w:p w:rsidR="00B35C67" w:rsidRPr="00B35C67" w:rsidRDefault="00B35C67">
          <w:pPr>
            <w:pStyle w:val="Header"/>
            <w:rPr>
              <w:rFonts w:ascii="Arial" w:hAnsi="Arial"/>
            </w:rPr>
          </w:pPr>
          <w:r w:rsidRPr="00B35C67">
            <w:rPr>
              <w:rFonts w:ascii="Arial" w:hAnsi="Arial"/>
            </w:rPr>
            <w:t>Distribution:  Public</w:t>
          </w:r>
        </w:p>
      </w:tc>
      <w:tc>
        <w:tcPr>
          <w:tcW w:w="5319" w:type="dxa"/>
        </w:tcPr>
        <w:p w:rsidR="00B35C67" w:rsidRPr="00B35C67" w:rsidRDefault="00B35C67">
          <w:pPr>
            <w:pStyle w:val="Header"/>
            <w:jc w:val="right"/>
            <w:rPr>
              <w:rFonts w:ascii="Arial" w:hAnsi="Arial"/>
            </w:rPr>
          </w:pPr>
          <w:r w:rsidRPr="00B35C67">
            <w:rPr>
              <w:rFonts w:ascii="Arial" w:hAnsi="Arial"/>
            </w:rPr>
            <w:t>Attachment:  Special Visit Request</w:t>
          </w:r>
        </w:p>
        <w:p w:rsidR="00B35C67" w:rsidRPr="00B35C67" w:rsidRDefault="00B35C67">
          <w:pPr>
            <w:pStyle w:val="Header"/>
            <w:jc w:val="right"/>
            <w:rPr>
              <w:rFonts w:ascii="Arial" w:hAnsi="Arial"/>
            </w:rPr>
          </w:pPr>
          <w:r w:rsidRPr="00B35C67">
            <w:rPr>
              <w:rFonts w:ascii="Arial" w:hAnsi="Arial"/>
            </w:rPr>
            <w:t>Please refer to DOC policy 1.5.D.1</w:t>
          </w:r>
        </w:p>
        <w:p w:rsidR="00B35C67" w:rsidRPr="00B35C67" w:rsidRDefault="00B35C67">
          <w:pPr>
            <w:pStyle w:val="Header"/>
            <w:jc w:val="right"/>
            <w:rPr>
              <w:rFonts w:ascii="Arial" w:hAnsi="Arial"/>
            </w:rPr>
          </w:pPr>
          <w:r w:rsidRPr="00B35C67">
            <w:rPr>
              <w:rFonts w:ascii="Arial" w:hAnsi="Arial"/>
            </w:rPr>
            <w:t>Inmate Visiting</w:t>
          </w:r>
        </w:p>
      </w:tc>
    </w:tr>
  </w:tbl>
  <w:p w:rsidR="00B35C67" w:rsidRDefault="00B35C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u75piXdIuzrM9fK4jbR0ZRMo3pXlGwurJK0zBwFqQfMDNz/1VaicfFSDyX5Y2nlIOft7dWGUCh5ap5WoNx2vKQ==" w:salt="/5G8GcXK0jOrplS9NPiufA==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5F"/>
    <w:rsid w:val="00024B91"/>
    <w:rsid w:val="0004095F"/>
    <w:rsid w:val="000D0F2D"/>
    <w:rsid w:val="00131EB7"/>
    <w:rsid w:val="001641D9"/>
    <w:rsid w:val="0017630B"/>
    <w:rsid w:val="00360DBA"/>
    <w:rsid w:val="003E57EF"/>
    <w:rsid w:val="00471840"/>
    <w:rsid w:val="004B26F9"/>
    <w:rsid w:val="004C7B9D"/>
    <w:rsid w:val="004E7F15"/>
    <w:rsid w:val="00527011"/>
    <w:rsid w:val="005461CF"/>
    <w:rsid w:val="005C1431"/>
    <w:rsid w:val="006D3E47"/>
    <w:rsid w:val="007A7029"/>
    <w:rsid w:val="0083210D"/>
    <w:rsid w:val="008E007A"/>
    <w:rsid w:val="00996B31"/>
    <w:rsid w:val="009C0475"/>
    <w:rsid w:val="00A20E25"/>
    <w:rsid w:val="00A268BA"/>
    <w:rsid w:val="00A50DF9"/>
    <w:rsid w:val="00AB0DD0"/>
    <w:rsid w:val="00AB7922"/>
    <w:rsid w:val="00B35C67"/>
    <w:rsid w:val="00BB0E4C"/>
    <w:rsid w:val="00BE5D0C"/>
    <w:rsid w:val="00C20186"/>
    <w:rsid w:val="00C521B0"/>
    <w:rsid w:val="00C66494"/>
    <w:rsid w:val="00DF4939"/>
    <w:rsid w:val="00E065F4"/>
    <w:rsid w:val="00F26A09"/>
    <w:rsid w:val="00F661FF"/>
    <w:rsid w:val="00F7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D49A4D-D3BC-4A61-B552-941D865D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</w:rPr>
  </w:style>
  <w:style w:type="paragraph" w:styleId="BodyTextIndent">
    <w:name w:val="Body Text Indent"/>
    <w:basedOn w:val="Normal"/>
    <w:pPr>
      <w:ind w:left="288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94476-437D-4953-B76C-8D3C8921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Special Visit Request.dotx</Template>
  <TotalTime>1</TotalTime>
  <Pages>1</Pages>
  <Words>359</Words>
  <Characters>2047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SPECIAL VISIT REQUEST</vt:lpstr>
    </vt:vector>
  </TitlesOfParts>
  <Company>State of South Dakota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 VISIT REQUEST</dc:title>
  <dc:subject/>
  <dc:creator>COPR12956</dc:creator>
  <cp:keywords/>
  <cp:lastModifiedBy>Winder, Michael</cp:lastModifiedBy>
  <cp:revision>2</cp:revision>
  <cp:lastPrinted>2012-11-06T17:38:00Z</cp:lastPrinted>
  <dcterms:created xsi:type="dcterms:W3CDTF">2021-01-29T00:20:00Z</dcterms:created>
  <dcterms:modified xsi:type="dcterms:W3CDTF">2021-01-29T00:20:00Z</dcterms:modified>
</cp:coreProperties>
</file>